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Dewsbury and Batley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Dewsbury and Batley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Dewsbury and Batley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Dewsbury and Batley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Dewsbury and Batley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Dewsbury and Batley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66.1% </w:t>
      </w:r>
      <w:r w:rsidRPr="004747BF">
        <w:rPr>
          <w:rFonts w:ascii="Libre Franklin Light" w:eastAsia="Times New Roman" w:hAnsi="Libre Franklin Light" w:cs="Calibri Light"/>
        </w:rPr>
        <w:t xml:space="preserve">of those respondents classified as PGSI 8+ in Dewsbury and Batley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Dewsbury and Batley is estimated to be </w:t>
      </w:r>
      <w:r w:rsidRPr="00773DF7">
        <w:rPr>
          <w:rFonts w:ascii="Libre Franklin Light" w:eastAsia="Times New Roman" w:hAnsi="Libre Franklin Light" w:cs="Calibri Light"/>
          <w:b/>
          <w:bCs/>
          <w:color w:val="C45911" w:themeColor="accent2" w:themeShade="BF"/>
        </w:rPr>
        <w:t xml:space="preserve">£3,205,950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Dewsbury and Batley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Dewsbury and Batley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Dewsbury and Batley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Dewsbury and Batley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wsbury and Bat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Dewsbury and Batley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wsbury and Bat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Dewsbury and Batley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Dewsbury and Batley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wsbury and Bat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Dewsbury and Batley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Dewsbury and Batley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Dewsbury and Batley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Dewsbury and Batley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Dewsbury and Batley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Dewsbury and Batley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£3,205,950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Dewsbury and Batley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£52,220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£1,079,932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£77,362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£21,758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£39,890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£1,934,788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£3,205,950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Dewsbury and Batley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Dewsbury and Batley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Dewsbury and Batley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Dewsbury and Batley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Dewsbury and Batley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Dewsbury and Batley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Dewsbury and Batley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Dewsbury and Batley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Dewsbury and Batley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Dewsbury and Batley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Dewsbury and Batley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Dewsbury and Batley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38C02A6-FCA3-4095-B6DD-66706AD86DC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